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Okulun Adı</w:t>
      </w:r>
      <w:r w:rsidRPr="004F7F2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4F7F2E">
        <w:rPr>
          <w:rFonts w:ascii="Comic Sans MS" w:hAnsi="Comic Sans MS"/>
          <w:sz w:val="20"/>
          <w:szCs w:val="20"/>
        </w:rPr>
        <w:t xml:space="preserve">: 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Tarih</w:t>
      </w:r>
      <w:r w:rsidRPr="004F7F2E">
        <w:rPr>
          <w:rFonts w:ascii="Comic Sans MS" w:hAnsi="Comic Sans MS"/>
          <w:sz w:val="20"/>
          <w:szCs w:val="20"/>
        </w:rPr>
        <w:tab/>
        <w:t xml:space="preserve">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4F7F2E">
        <w:rPr>
          <w:rFonts w:ascii="Comic Sans MS" w:hAnsi="Comic Sans MS"/>
          <w:sz w:val="20"/>
          <w:szCs w:val="20"/>
        </w:rPr>
        <w:t xml:space="preserve"> :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23.09.2016</w:t>
      </w:r>
    </w:p>
    <w:p w:rsidR="00F43A01" w:rsidRPr="00802F8E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 xml:space="preserve">Yaş Grubu (Ay)  :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 </w:t>
      </w:r>
      <w:r w:rsidRPr="004F7F2E">
        <w:rPr>
          <w:rFonts w:ascii="Comic Sans MS" w:hAnsi="Comic Sans MS"/>
          <w:sz w:val="20"/>
          <w:szCs w:val="20"/>
        </w:rPr>
        <w:t xml:space="preserve">: 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</w:p>
    <w:p w:rsidR="00F43A01" w:rsidRPr="004F7F2E" w:rsidRDefault="00F43A01" w:rsidP="004F7F2E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EĞİTİM AKIŞI</w:t>
      </w:r>
    </w:p>
    <w:p w:rsidR="00F43A01" w:rsidRPr="004F7F2E" w:rsidRDefault="00F43A01" w:rsidP="004F7F2E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Güne Başlama Zamanı</w:t>
      </w:r>
    </w:p>
    <w:p w:rsidR="00F43A01" w:rsidRPr="004F7F2E" w:rsidRDefault="00F43A01" w:rsidP="004F7F2E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Sınıfa gelen çocuklar karşılanır. Çocukların uyumunu sağlamak  kısaca sohbet edilir. O gün yapılacak etkinlikler hakkında bilgi verilir. Çocuklara hangi öğrenme merkezinde oynayacakları sorulur. Çocuklar ilgili öğrenme merkezine yönlendirilir.</w:t>
      </w:r>
    </w:p>
    <w:p w:rsidR="00F43A01" w:rsidRDefault="00F43A01" w:rsidP="004F7F2E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F43A01" w:rsidRPr="004F7F2E" w:rsidRDefault="00F43A01" w:rsidP="004F7F2E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Oyun Zamanı</w:t>
      </w:r>
    </w:p>
    <w:p w:rsidR="00F43A01" w:rsidRPr="004F7F2E" w:rsidRDefault="00F43A01" w:rsidP="004F7F2E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Eğitici oyuncaklarla oynanır. </w:t>
      </w:r>
      <w:r w:rsidRPr="004F7F2E">
        <w:rPr>
          <w:rFonts w:ascii="Comic Sans MS" w:hAnsi="Comic Sans MS"/>
          <w:sz w:val="20"/>
          <w:szCs w:val="20"/>
        </w:rPr>
        <w:t>Oyun zamanı bitince ‘’bizler çalışkan çocuklarız, koşar oynar zıplarız, etkinliğimiz bitince, sınıfımızı toplarız ‘’ denilerek, gerekli hazırlıklar yapılarak diğer etkinliğe geçilir. Temizlik ihtiyaçları giderildikten sonra  kahvaltıya geçilir.</w:t>
      </w:r>
    </w:p>
    <w:p w:rsidR="00F43A01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43A01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 xml:space="preserve">Kahvaltı </w:t>
      </w:r>
      <w:r>
        <w:rPr>
          <w:rFonts w:ascii="Comic Sans MS" w:hAnsi="Comic Sans MS"/>
          <w:b/>
          <w:sz w:val="20"/>
          <w:szCs w:val="20"/>
        </w:rPr>
        <w:t>–</w:t>
      </w:r>
      <w:r w:rsidRPr="004F7F2E">
        <w:rPr>
          <w:rFonts w:ascii="Comic Sans MS" w:hAnsi="Comic Sans MS"/>
          <w:b/>
          <w:sz w:val="20"/>
          <w:szCs w:val="20"/>
        </w:rPr>
        <w:t xml:space="preserve"> Temizlik</w:t>
      </w:r>
    </w:p>
    <w:p w:rsidR="00F43A01" w:rsidRPr="004F7F2E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43A01" w:rsidRPr="004F7F2E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Etkinlik Zamanı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 xml:space="preserve">" </w:t>
      </w:r>
      <w:r>
        <w:rPr>
          <w:rFonts w:ascii="Comic Sans MS" w:hAnsi="Comic Sans MS"/>
          <w:sz w:val="20"/>
          <w:szCs w:val="20"/>
        </w:rPr>
        <w:t>BÜYÜK_KÜÇÜK</w:t>
      </w:r>
      <w:r w:rsidRPr="004F7F2E">
        <w:rPr>
          <w:rFonts w:ascii="Comic Sans MS" w:hAnsi="Comic Sans MS"/>
          <w:sz w:val="20"/>
          <w:szCs w:val="20"/>
        </w:rPr>
        <w:t>" isimli oyun etkinliği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</w:p>
    <w:p w:rsidR="00F43A01" w:rsidRPr="004F7F2E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Günü Değerlendirme Zamanı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</w:p>
    <w:p w:rsidR="00F43A01" w:rsidRPr="004F7F2E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Eve gidiş</w:t>
      </w:r>
    </w:p>
    <w:p w:rsidR="00F43A01" w:rsidRPr="004F7F2E" w:rsidRDefault="00F43A01" w:rsidP="004F7F2E">
      <w:pPr>
        <w:pStyle w:val="NoSpacing"/>
        <w:rPr>
          <w:rFonts w:ascii="Comic Sans MS" w:hAnsi="Comic Sans MS"/>
          <w:sz w:val="20"/>
          <w:szCs w:val="20"/>
        </w:rPr>
      </w:pPr>
      <w:r w:rsidRPr="004F7F2E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F43A01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43A01" w:rsidRPr="004F7F2E" w:rsidRDefault="00F43A01" w:rsidP="004F7F2E">
      <w:pPr>
        <w:pStyle w:val="NoSpacing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>Genel Değerlendirme</w:t>
      </w:r>
    </w:p>
    <w:p w:rsidR="00F43A01" w:rsidRPr="004F7F2E" w:rsidRDefault="00F43A01" w:rsidP="004F7F2E">
      <w:pPr>
        <w:pStyle w:val="Subtitle"/>
        <w:rPr>
          <w:rFonts w:ascii="Comic Sans MS" w:hAnsi="Comic Sans MS"/>
          <w:b/>
          <w:sz w:val="20"/>
          <w:szCs w:val="20"/>
        </w:rPr>
      </w:pPr>
      <w:r w:rsidRPr="004F7F2E">
        <w:rPr>
          <w:rFonts w:ascii="Comic Sans MS" w:hAnsi="Comic Sans MS"/>
          <w:b/>
          <w:sz w:val="20"/>
          <w:szCs w:val="20"/>
        </w:rPr>
        <w:t xml:space="preserve"> </w:t>
      </w:r>
    </w:p>
    <w:p w:rsidR="00F43A01" w:rsidRDefault="00F43A01" w:rsidP="004F7F2E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F43A01" w:rsidRDefault="00F43A0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43A01" w:rsidRDefault="00F43A01" w:rsidP="00BD51F4"/>
    <w:p w:rsidR="00F43A01" w:rsidRDefault="00F43A01" w:rsidP="00B96EDD">
      <w:pPr>
        <w:pStyle w:val="Subtitle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 PLANI</w:t>
      </w:r>
    </w:p>
    <w:p w:rsidR="00F43A01" w:rsidRPr="0016717C" w:rsidRDefault="00F43A01" w:rsidP="004F7F2E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16717C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>ÜYÜK-KÜÇÜK</w:t>
      </w:r>
    </w:p>
    <w:p w:rsidR="00F43A01" w:rsidRPr="0016717C" w:rsidRDefault="00F43A01" w:rsidP="004F7F2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6717C">
        <w:rPr>
          <w:rFonts w:ascii="Comic Sans MS" w:hAnsi="Comic Sans MS"/>
          <w:sz w:val="20"/>
          <w:szCs w:val="20"/>
        </w:rPr>
        <w:t>Etkinlik Türü    : Oyun (</w:t>
      </w:r>
      <w:r>
        <w:rPr>
          <w:rFonts w:ascii="Comic Sans MS" w:hAnsi="Comic Sans MS"/>
          <w:sz w:val="20"/>
          <w:szCs w:val="20"/>
        </w:rPr>
        <w:t xml:space="preserve">Büyük </w:t>
      </w:r>
      <w:r w:rsidRPr="0016717C">
        <w:rPr>
          <w:rFonts w:ascii="Comic Sans MS" w:hAnsi="Comic Sans MS"/>
          <w:sz w:val="20"/>
          <w:szCs w:val="20"/>
        </w:rPr>
        <w:t>Grup Etkinliği)</w:t>
      </w:r>
    </w:p>
    <w:p w:rsidR="00F43A01" w:rsidRPr="0016717C" w:rsidRDefault="00F43A01" w:rsidP="004F7F2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 :  48-60</w:t>
      </w:r>
    </w:p>
    <w:p w:rsidR="00F43A01" w:rsidRDefault="00F43A01" w:rsidP="00C8220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43A01" w:rsidRPr="00BB3A48" w:rsidRDefault="00F43A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95.95pt;margin-top:3.6pt;width:423.25pt;height:187.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">
            <v:textbox>
              <w:txbxContent>
                <w:p w:rsidR="00F43A01" w:rsidRPr="004F7F2E" w:rsidRDefault="00F43A01" w:rsidP="004F7F2E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F43A01" w:rsidRPr="004F7F2E" w:rsidRDefault="00F43A01" w:rsidP="0016717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Çember biçiminde yere oturulur. Öğretmen farklı boyutta iki topu yere koyar. Toplar arasındaki fark; Hangi top büyük? Hangi top küçük? Diye sorulur. Çocukların seçtiği topla oynamaya başlanır. </w:t>
                  </w:r>
                </w:p>
                <w:p w:rsidR="00F43A01" w:rsidRPr="004F7F2E" w:rsidRDefault="00F43A01" w:rsidP="0016717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Sınıf iki gruba ayrılır ve bacaklarını açarak arka arkaya sıra olurlar. Müzik başladığında topu bacak aralarından geçirerek arkadaki arkadaşlarına verirler. Müzik durduğunda top kimde kaldıysa O oyundan çıkar. Son kişi kalıncaya kadar oyun sürer. Oyun bitiminde çocuklara oyun oynarken neler hissettikleri, oyundan çıktıklarında hangi duyguyu hissettikleri sorulur. Çocuklara duygularını arkadaşlarının önünde açıklama fırsatı verilir.</w:t>
                  </w:r>
                </w:p>
                <w:p w:rsidR="00F43A01" w:rsidRPr="00B96EDD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      Sonra masalara geçilir.’’ Büyük-Küçük’’ kavramlarıyla ilgili çalışma sayfaları öğretmen rehberliğinde yapılır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5pt;width:278.2pt;height:152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">
            <v:textbox>
              <w:txbxContent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Göstergeleri: Değişik malzemeler kullanarak resim yapar. Nesneleri kopartır/yırtar.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3: kendini yaratıcı yollarla ifade eder 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Göstergeleri: Özgün özellikler taşıyan ürünler oluşturur.</w:t>
                  </w:r>
                </w:p>
                <w:p w:rsidR="00F43A01" w:rsidRPr="00DF4DF2" w:rsidRDefault="00F43A01" w:rsidP="00DF4DF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3A01" w:rsidRPr="00BB3A48" w:rsidRDefault="00F43A0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page" w:horzAnchor="margin" w:tblpY="96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77"/>
      </w:tblGrid>
      <w:tr w:rsidR="00F43A01" w:rsidRPr="0090610A" w:rsidTr="0090610A">
        <w:trPr>
          <w:trHeight w:val="834"/>
        </w:trPr>
        <w:tc>
          <w:tcPr>
            <w:tcW w:w="8477" w:type="dxa"/>
          </w:tcPr>
          <w:p w:rsidR="00F43A01" w:rsidRPr="0090610A" w:rsidRDefault="00F43A01" w:rsidP="0090610A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90610A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  <w:r w:rsidRPr="0090610A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F43A01" w:rsidRPr="0090610A" w:rsidRDefault="00F43A01" w:rsidP="0090610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0610A">
              <w:rPr>
                <w:rFonts w:ascii="Comic Sans MS" w:hAnsi="Comic Sans MS"/>
                <w:sz w:val="20"/>
                <w:szCs w:val="20"/>
              </w:rPr>
              <w:t>Sınıfta Renk Körlüğü ya da Renk Görme Bozukluğu Olan Bir Çocuk Varsa; Çocuğun güven kaybı yaşamaması için üzerine gidilmemelidir. Ailesine bilgi verilerek test yapılması sağlanmalıdır. Bu bilgi çocuğun kişisel bilgi dosyasına kaydedilmelidir.</w:t>
            </w:r>
          </w:p>
        </w:tc>
      </w:tr>
    </w:tbl>
    <w:p w:rsidR="00F43A01" w:rsidRPr="00BB3A48" w:rsidRDefault="00F43A01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6" o:spid="_x0000_s1028" type="#_x0000_t202" style="position:absolute;margin-left:298.15pt;margin-top:192.8pt;width:423.25pt;height:80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">
            <v:textbox>
              <w:txbxContent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Bu etkinliği yaparken neler hissettiniz?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Topların hepsi aynı boyutta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mıydı?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Oyundan çıkınca neler hissettiniz?</w:t>
                  </w:r>
                </w:p>
                <w:p w:rsidR="00F43A01" w:rsidRPr="004F7F2E" w:rsidRDefault="00F43A01" w:rsidP="004F7F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setinden 1.sayı/ 8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</w:rPr>
                    <w:t>.sayfa öğretmen rehberliğinde yapılır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7.1pt;margin-top:260.3pt;width:285.25pt;height:42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">
            <v:textbox>
              <w:txbxContent>
                <w:p w:rsidR="00F43A01" w:rsidRPr="004F7F2E" w:rsidRDefault="00F43A01" w:rsidP="00DF4DF2">
                  <w:pPr>
                    <w:pStyle w:val="Heading4"/>
                    <w:rPr>
                      <w:rFonts w:ascii="Comic Sans MS" w:hAnsi="Comic Sans MS"/>
                    </w:rPr>
                  </w:pPr>
                  <w:r w:rsidRPr="00DF4DF2">
                    <w:rPr>
                      <w:rFonts w:ascii="Comic Sans MS" w:hAnsi="Comic Sans MS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5.4pt;margin-top:147.85pt;width:278.35pt;height:97.6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">
            <v:textbox>
              <w:txbxContent>
                <w:p w:rsidR="00F43A01" w:rsidRPr="004F7F2E" w:rsidRDefault="00F43A01" w:rsidP="004F7F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43A01" w:rsidRPr="004F7F2E" w:rsidRDefault="00F43A01" w:rsidP="004F7F2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Toplar,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çalışma sayfaları, </w:t>
                  </w:r>
                  <w:bookmarkStart w:id="0" w:name="_GoBack"/>
                  <w:bookmarkEnd w:id="0"/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boyalar</w:t>
                  </w: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</w:p>
                <w:p w:rsidR="00F43A01" w:rsidRPr="004F7F2E" w:rsidRDefault="00F43A01" w:rsidP="004F7F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F43A01" w:rsidRPr="004F7F2E" w:rsidRDefault="00F43A01" w:rsidP="004F7F2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Büyük-küçük</w:t>
                  </w:r>
                </w:p>
                <w:p w:rsidR="00F43A01" w:rsidRPr="004F7F2E" w:rsidRDefault="00F43A01" w:rsidP="004F7F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Pr="004F7F2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sectPr w:rsidR="00F43A01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A01" w:rsidRDefault="00F43A01" w:rsidP="00806A98">
      <w:pPr>
        <w:spacing w:after="0" w:line="240" w:lineRule="auto"/>
      </w:pPr>
      <w:r>
        <w:separator/>
      </w:r>
    </w:p>
  </w:endnote>
  <w:endnote w:type="continuationSeparator" w:id="0">
    <w:p w:rsidR="00F43A01" w:rsidRDefault="00F43A0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A01" w:rsidRDefault="00F43A01" w:rsidP="00806A98">
      <w:pPr>
        <w:spacing w:after="0" w:line="240" w:lineRule="auto"/>
      </w:pPr>
      <w:r>
        <w:separator/>
      </w:r>
    </w:p>
  </w:footnote>
  <w:footnote w:type="continuationSeparator" w:id="0">
    <w:p w:rsidR="00F43A01" w:rsidRDefault="00F43A0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1A56"/>
    <w:rsid w:val="0006020A"/>
    <w:rsid w:val="000614C2"/>
    <w:rsid w:val="00070106"/>
    <w:rsid w:val="00073931"/>
    <w:rsid w:val="000867DE"/>
    <w:rsid w:val="00113F35"/>
    <w:rsid w:val="0012448C"/>
    <w:rsid w:val="00165788"/>
    <w:rsid w:val="0016717C"/>
    <w:rsid w:val="0018560E"/>
    <w:rsid w:val="001A45E0"/>
    <w:rsid w:val="001F341C"/>
    <w:rsid w:val="001F732B"/>
    <w:rsid w:val="002134AD"/>
    <w:rsid w:val="00216154"/>
    <w:rsid w:val="002201E3"/>
    <w:rsid w:val="002A1BCC"/>
    <w:rsid w:val="002B5687"/>
    <w:rsid w:val="002C40DB"/>
    <w:rsid w:val="002E453A"/>
    <w:rsid w:val="0030759F"/>
    <w:rsid w:val="003A2AC5"/>
    <w:rsid w:val="003B12AA"/>
    <w:rsid w:val="003C0F4A"/>
    <w:rsid w:val="003C2D3A"/>
    <w:rsid w:val="003E254C"/>
    <w:rsid w:val="00411C7A"/>
    <w:rsid w:val="00430623"/>
    <w:rsid w:val="00445C4B"/>
    <w:rsid w:val="00446ED2"/>
    <w:rsid w:val="00455396"/>
    <w:rsid w:val="0046022A"/>
    <w:rsid w:val="0049554B"/>
    <w:rsid w:val="00497BC7"/>
    <w:rsid w:val="004B21AE"/>
    <w:rsid w:val="004C5BC8"/>
    <w:rsid w:val="004D71CA"/>
    <w:rsid w:val="004E21F3"/>
    <w:rsid w:val="004F21E0"/>
    <w:rsid w:val="004F353B"/>
    <w:rsid w:val="004F7F2E"/>
    <w:rsid w:val="00504F68"/>
    <w:rsid w:val="00521BB8"/>
    <w:rsid w:val="00527203"/>
    <w:rsid w:val="005708E8"/>
    <w:rsid w:val="00577EBE"/>
    <w:rsid w:val="00590C34"/>
    <w:rsid w:val="005B492E"/>
    <w:rsid w:val="005D35FA"/>
    <w:rsid w:val="00606435"/>
    <w:rsid w:val="0064489B"/>
    <w:rsid w:val="006B669A"/>
    <w:rsid w:val="006D28C4"/>
    <w:rsid w:val="006D6401"/>
    <w:rsid w:val="00726DCC"/>
    <w:rsid w:val="00746884"/>
    <w:rsid w:val="00764F63"/>
    <w:rsid w:val="00802F8E"/>
    <w:rsid w:val="00806A98"/>
    <w:rsid w:val="00821026"/>
    <w:rsid w:val="0085733F"/>
    <w:rsid w:val="008637FB"/>
    <w:rsid w:val="008B7296"/>
    <w:rsid w:val="008E20FE"/>
    <w:rsid w:val="008E47A1"/>
    <w:rsid w:val="0090610A"/>
    <w:rsid w:val="00927272"/>
    <w:rsid w:val="009319CC"/>
    <w:rsid w:val="009367C8"/>
    <w:rsid w:val="00942E94"/>
    <w:rsid w:val="00946CA6"/>
    <w:rsid w:val="00954DBC"/>
    <w:rsid w:val="009A20AC"/>
    <w:rsid w:val="009A586A"/>
    <w:rsid w:val="009E24E6"/>
    <w:rsid w:val="00A0112F"/>
    <w:rsid w:val="00A10CBE"/>
    <w:rsid w:val="00A137A6"/>
    <w:rsid w:val="00A16277"/>
    <w:rsid w:val="00A21DD9"/>
    <w:rsid w:val="00A507BB"/>
    <w:rsid w:val="00A83163"/>
    <w:rsid w:val="00A85CB0"/>
    <w:rsid w:val="00A93841"/>
    <w:rsid w:val="00AD00DF"/>
    <w:rsid w:val="00AE611F"/>
    <w:rsid w:val="00AF1561"/>
    <w:rsid w:val="00B23FAC"/>
    <w:rsid w:val="00B70B38"/>
    <w:rsid w:val="00B96EDD"/>
    <w:rsid w:val="00BA4101"/>
    <w:rsid w:val="00BA482B"/>
    <w:rsid w:val="00BB3A48"/>
    <w:rsid w:val="00BC6104"/>
    <w:rsid w:val="00BD51F4"/>
    <w:rsid w:val="00BE067A"/>
    <w:rsid w:val="00C110B3"/>
    <w:rsid w:val="00C3789F"/>
    <w:rsid w:val="00C644FA"/>
    <w:rsid w:val="00C66B23"/>
    <w:rsid w:val="00C82208"/>
    <w:rsid w:val="00C903B4"/>
    <w:rsid w:val="00CA20A7"/>
    <w:rsid w:val="00CD4699"/>
    <w:rsid w:val="00CE6E6F"/>
    <w:rsid w:val="00D94A26"/>
    <w:rsid w:val="00DF4DF2"/>
    <w:rsid w:val="00E03B5B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36662"/>
    <w:rsid w:val="00F41E99"/>
    <w:rsid w:val="00F43A01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53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table" w:styleId="TableGrid">
    <w:name w:val="Table Grid"/>
    <w:basedOn w:val="TableNormal"/>
    <w:uiPriority w:val="99"/>
    <w:rsid w:val="00031A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55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181</Words>
  <Characters>1038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16</cp:revision>
  <dcterms:created xsi:type="dcterms:W3CDTF">2015-08-15T20:59:00Z</dcterms:created>
  <dcterms:modified xsi:type="dcterms:W3CDTF">2016-08-29T21:23:00Z</dcterms:modified>
</cp:coreProperties>
</file>